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84AA6" w14:textId="343A4B46" w:rsidR="00535962" w:rsidRPr="00F7167E" w:rsidRDefault="009F777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01AC48D2">
                <wp:simplePos x="0" y="0"/>
                <wp:positionH relativeFrom="column">
                  <wp:posOffset>4658995</wp:posOffset>
                </wp:positionH>
                <wp:positionV relativeFrom="paragraph">
                  <wp:posOffset>-130810</wp:posOffset>
                </wp:positionV>
                <wp:extent cx="1615440" cy="701040"/>
                <wp:effectExtent l="1905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18" y="917"/>
                            <a:ext cx="2479" cy="1024"/>
                            <a:chOff x="9137" y="1051"/>
                            <a:chExt cx="2065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37" y="1460"/>
                              <a:ext cx="204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5EE432C5" w:rsidR="001466B0" w:rsidRPr="00535962" w:rsidRDefault="009F7773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DGII-CCC-CP-2023-00</w:t>
                                    </w:r>
                                    <w:r w:rsidR="00FA569E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66.85pt;margin-top:-10.3pt;width:127.2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18;top:917;width:2479;height:1024" coordorigin="9137,1051" coordsize="2065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37;top:1460;width:204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5EE432C5" w:rsidR="001466B0" w:rsidRPr="00535962" w:rsidRDefault="009F7773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DGII-CCC-CP-2023-00</w:t>
                              </w:r>
                              <w:r w:rsidR="00FA569E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84E32"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6D7663D3">
            <wp:simplePos x="0" y="0"/>
            <wp:positionH relativeFrom="column">
              <wp:posOffset>-609600</wp:posOffset>
            </wp:positionH>
            <wp:positionV relativeFrom="paragraph">
              <wp:posOffset>-9525</wp:posOffset>
            </wp:positionV>
            <wp:extent cx="1482090" cy="619760"/>
            <wp:effectExtent l="0" t="0" r="3810" b="889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36D3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3B669E83">
            <wp:simplePos x="0" y="0"/>
            <wp:positionH relativeFrom="margin">
              <wp:align>center</wp:align>
            </wp:positionH>
            <wp:positionV relativeFrom="paragraph">
              <wp:posOffset>-7620</wp:posOffset>
            </wp:positionV>
            <wp:extent cx="858741" cy="80268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741" cy="8026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FA569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9F777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FA569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9F777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F7773">
                        <w:fldChar w:fldCharType="begin"/>
                      </w:r>
                      <w:r w:rsidR="009F7773">
                        <w:instrText xml:space="preserve"> NUMPAGES   \* MERGEFORMAT </w:instrText>
                      </w:r>
                      <w:r w:rsidR="009F7773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F777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FA569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9F777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36D3"/>
    <w:rsid w:val="00456C17"/>
    <w:rsid w:val="00466B9C"/>
    <w:rsid w:val="00484E32"/>
    <w:rsid w:val="004B30DA"/>
    <w:rsid w:val="004D45A8"/>
    <w:rsid w:val="00535962"/>
    <w:rsid w:val="005E69FC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9F7773"/>
    <w:rsid w:val="00A16099"/>
    <w:rsid w:val="00A640BD"/>
    <w:rsid w:val="00A641A7"/>
    <w:rsid w:val="00A72F42"/>
    <w:rsid w:val="00AD7919"/>
    <w:rsid w:val="00AF2E6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A569E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6</cp:revision>
  <cp:lastPrinted>2011-03-04T18:48:00Z</cp:lastPrinted>
  <dcterms:created xsi:type="dcterms:W3CDTF">2020-02-03T19:59:00Z</dcterms:created>
  <dcterms:modified xsi:type="dcterms:W3CDTF">2023-06-14T15:36:00Z</dcterms:modified>
</cp:coreProperties>
</file>